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014" w:rsidRDefault="00144014" w:rsidP="00874B98">
      <w:pPr>
        <w:spacing w:line="260" w:lineRule="atLeas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144014" w:rsidRPr="00874B98" w:rsidRDefault="00144014" w:rsidP="00874B98">
      <w:pPr>
        <w:spacing w:line="260" w:lineRule="atLeast"/>
        <w:jc w:val="center"/>
        <w:rPr>
          <w:rFonts w:ascii="Arial" w:hAnsi="Arial" w:cs="Arial"/>
          <w:b/>
        </w:rPr>
      </w:pPr>
      <w:r w:rsidRPr="00874B98">
        <w:rPr>
          <w:rFonts w:ascii="Arial" w:hAnsi="Arial" w:cs="Arial"/>
          <w:b/>
        </w:rPr>
        <w:t>SEZ</w:t>
      </w:r>
      <w:r>
        <w:rPr>
          <w:rFonts w:ascii="Arial" w:hAnsi="Arial" w:cs="Arial"/>
          <w:b/>
        </w:rPr>
        <w:t>NAM KADROV ZA OPRAVLJANJE DELA »</w:t>
      </w:r>
      <w:r w:rsidRPr="00874B98">
        <w:rPr>
          <w:rFonts w:ascii="Arial" w:hAnsi="Arial" w:cs="Arial"/>
          <w:b/>
        </w:rPr>
        <w:t>VARNOSTNIK«</w:t>
      </w:r>
    </w:p>
    <w:p w:rsidR="00144014" w:rsidRPr="00874B98" w:rsidRDefault="00144014" w:rsidP="00874B98">
      <w:pPr>
        <w:spacing w:line="26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v postopku JN z oznako 4219-VAR2021</w:t>
      </w:r>
    </w:p>
    <w:p w:rsidR="00144014" w:rsidRDefault="00144014" w:rsidP="00874B98">
      <w:pPr>
        <w:spacing w:line="260" w:lineRule="atLeast"/>
        <w:jc w:val="center"/>
        <w:rPr>
          <w:rFonts w:ascii="Arial" w:hAnsi="Arial" w:cs="Arial"/>
        </w:rPr>
      </w:pPr>
    </w:p>
    <w:p w:rsidR="00144014" w:rsidRPr="00874B98" w:rsidRDefault="00144014" w:rsidP="00874B98">
      <w:pPr>
        <w:spacing w:line="260" w:lineRule="atLeast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2223"/>
        <w:gridCol w:w="872"/>
        <w:gridCol w:w="898"/>
        <w:gridCol w:w="1156"/>
        <w:gridCol w:w="2685"/>
        <w:gridCol w:w="419"/>
      </w:tblGrid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Zap. št.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3C13">
              <w:rPr>
                <w:rFonts w:ascii="Arial" w:hAnsi="Arial" w:cs="Arial"/>
                <w:b/>
                <w:sz w:val="20"/>
                <w:szCs w:val="20"/>
              </w:rPr>
              <w:t>Lokacija opravljanja dela</w:t>
            </w: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5348FB" w:rsidTr="00DC3C13">
        <w:trPr>
          <w:gridAfter w:val="1"/>
          <w:wAfter w:w="430" w:type="dxa"/>
          <w:trHeight w:val="454"/>
          <w:jc w:val="center"/>
        </w:trPr>
        <w:tc>
          <w:tcPr>
            <w:tcW w:w="1052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3C13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196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gridSpan w:val="2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3" w:type="dxa"/>
            <w:vAlign w:val="center"/>
          </w:tcPr>
          <w:p w:rsidR="00144014" w:rsidRPr="00DC3C13" w:rsidRDefault="00144014" w:rsidP="00DC3C13">
            <w:pPr>
              <w:spacing w:before="60" w:after="6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CF2B2C" w:rsidTr="000F7E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1"/>
        </w:trPr>
        <w:tc>
          <w:tcPr>
            <w:tcW w:w="3348" w:type="dxa"/>
            <w:gridSpan w:val="2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gridSpan w:val="2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gridSpan w:val="3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014" w:rsidRPr="00CF2B2C" w:rsidTr="000F7E3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483"/>
        </w:trPr>
        <w:tc>
          <w:tcPr>
            <w:tcW w:w="3348" w:type="dxa"/>
            <w:gridSpan w:val="2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Datum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F2B2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F2B2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2B2C">
              <w:rPr>
                <w:rFonts w:ascii="Arial" w:hAnsi="Arial" w:cs="Arial"/>
                <w:sz w:val="20"/>
                <w:szCs w:val="20"/>
              </w:rPr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t> </w:t>
            </w:r>
            <w:r w:rsidRPr="00CF2B2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gridSpan w:val="2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  <w:gridSpan w:val="3"/>
          </w:tcPr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CF2B2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44014" w:rsidRPr="00CF2B2C" w:rsidRDefault="00144014" w:rsidP="00874B98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CF2B2C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144014" w:rsidRDefault="00144014" w:rsidP="00874B98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144014" w:rsidSect="002A0BF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014" w:rsidRDefault="00144014">
      <w:r>
        <w:separator/>
      </w:r>
    </w:p>
  </w:endnote>
  <w:endnote w:type="continuationSeparator" w:id="0">
    <w:p w:rsidR="00144014" w:rsidRDefault="0014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14" w:rsidRDefault="00144014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4014" w:rsidRDefault="00144014" w:rsidP="005010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14" w:rsidRPr="002A0BF0" w:rsidRDefault="00144014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>
        <w:rPr>
          <w:rFonts w:ascii="Arial" w:hAnsi="Arial" w:cs="Arial"/>
          <w:noProof/>
          <w:sz w:val="16"/>
          <w:szCs w:val="16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14" w:rsidRPr="002A0BF0" w:rsidRDefault="00144014" w:rsidP="002A0BF0">
    <w:pPr>
      <w:pStyle w:val="Footer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fldSimple w:instr=" NUMPAGES  \* Arabic  \* MERGEFORMAT ">
      <w:r w:rsidRPr="00F82E5D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014" w:rsidRDefault="00144014">
      <w:r>
        <w:separator/>
      </w:r>
    </w:p>
  </w:footnote>
  <w:footnote w:type="continuationSeparator" w:id="0">
    <w:p w:rsidR="00144014" w:rsidRDefault="00144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14" w:rsidRDefault="00144014" w:rsidP="00CF2B2C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za </w:t>
    </w:r>
    <w:r>
      <w:rPr>
        <w:rFonts w:ascii="Arial" w:hAnsi="Arial" w:cs="Arial"/>
        <w:sz w:val="18"/>
        <w:szCs w:val="18"/>
      </w:rPr>
      <w:t>gospodarski subjekt«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014" w:rsidRPr="00B678FD" w:rsidRDefault="00144014" w:rsidP="002A0BF0">
    <w:pPr>
      <w:pStyle w:val="Header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B678FD">
      <w:rPr>
        <w:rFonts w:ascii="Arial" w:hAnsi="Arial" w:cs="Arial"/>
        <w:sz w:val="18"/>
        <w:szCs w:val="18"/>
      </w:rPr>
      <w:t>Obrazec »Sez</w:t>
    </w:r>
    <w:r>
      <w:rPr>
        <w:rFonts w:ascii="Arial" w:hAnsi="Arial" w:cs="Arial"/>
        <w:sz w:val="18"/>
        <w:szCs w:val="18"/>
      </w:rPr>
      <w:t xml:space="preserve">nam kadrov za opravljanje dela </w:t>
    </w:r>
    <w:r w:rsidRPr="00B678FD">
      <w:rPr>
        <w:rFonts w:ascii="Arial" w:hAnsi="Arial" w:cs="Arial"/>
        <w:sz w:val="18"/>
        <w:szCs w:val="18"/>
      </w:rPr>
      <w:t>varnostnik«</w:t>
    </w:r>
  </w:p>
  <w:p w:rsidR="00144014" w:rsidRPr="008C6AA1" w:rsidRDefault="00144014" w:rsidP="002A0BF0">
    <w:pPr>
      <w:pStyle w:val="Header"/>
      <w:rPr>
        <w:rFonts w:ascii="Arial" w:hAnsi="Arial" w:cs="Arial"/>
        <w:sz w:val="20"/>
        <w:szCs w:val="20"/>
      </w:rPr>
    </w:pPr>
  </w:p>
  <w:p w:rsidR="00144014" w:rsidRPr="008C6AA1" w:rsidRDefault="00144014" w:rsidP="002A0BF0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Heading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cs="Times New Roman"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  <w:num w:numId="27">
    <w:abstractNumId w:val="11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068"/>
    <w:rsid w:val="00001374"/>
    <w:rsid w:val="000206A5"/>
    <w:rsid w:val="00020BA7"/>
    <w:rsid w:val="000217DF"/>
    <w:rsid w:val="00021F31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0F7E31"/>
    <w:rsid w:val="001111BA"/>
    <w:rsid w:val="00113BF6"/>
    <w:rsid w:val="00120A14"/>
    <w:rsid w:val="0012277A"/>
    <w:rsid w:val="00144014"/>
    <w:rsid w:val="001446E9"/>
    <w:rsid w:val="00145017"/>
    <w:rsid w:val="00147B5F"/>
    <w:rsid w:val="00150AB8"/>
    <w:rsid w:val="001548E9"/>
    <w:rsid w:val="00161D92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65A3"/>
    <w:rsid w:val="001C75CD"/>
    <w:rsid w:val="001E6B4C"/>
    <w:rsid w:val="001F5B21"/>
    <w:rsid w:val="0020508F"/>
    <w:rsid w:val="00206F97"/>
    <w:rsid w:val="00216BA0"/>
    <w:rsid w:val="00217FB6"/>
    <w:rsid w:val="0022280B"/>
    <w:rsid w:val="00233917"/>
    <w:rsid w:val="00234475"/>
    <w:rsid w:val="00236C63"/>
    <w:rsid w:val="0024028F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A0BF0"/>
    <w:rsid w:val="002B4842"/>
    <w:rsid w:val="002D4168"/>
    <w:rsid w:val="002D6F72"/>
    <w:rsid w:val="002E0603"/>
    <w:rsid w:val="002E712B"/>
    <w:rsid w:val="002E7C9D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C40D2"/>
    <w:rsid w:val="003C766D"/>
    <w:rsid w:val="003D6B5F"/>
    <w:rsid w:val="003E29A9"/>
    <w:rsid w:val="003F4A71"/>
    <w:rsid w:val="0041632D"/>
    <w:rsid w:val="00426171"/>
    <w:rsid w:val="004356A5"/>
    <w:rsid w:val="00437ADB"/>
    <w:rsid w:val="00437EC0"/>
    <w:rsid w:val="00444298"/>
    <w:rsid w:val="004565B4"/>
    <w:rsid w:val="00461EC9"/>
    <w:rsid w:val="004627F4"/>
    <w:rsid w:val="004752A1"/>
    <w:rsid w:val="00485DEA"/>
    <w:rsid w:val="0049137F"/>
    <w:rsid w:val="00494FAD"/>
    <w:rsid w:val="004A5688"/>
    <w:rsid w:val="004A5A8B"/>
    <w:rsid w:val="004B2915"/>
    <w:rsid w:val="004B7CF7"/>
    <w:rsid w:val="004C1E5E"/>
    <w:rsid w:val="004C334A"/>
    <w:rsid w:val="004C4D3D"/>
    <w:rsid w:val="004D2927"/>
    <w:rsid w:val="004E7E6E"/>
    <w:rsid w:val="004F31F1"/>
    <w:rsid w:val="004F3403"/>
    <w:rsid w:val="0050102F"/>
    <w:rsid w:val="00502F6E"/>
    <w:rsid w:val="00507A6E"/>
    <w:rsid w:val="00523A20"/>
    <w:rsid w:val="005348FB"/>
    <w:rsid w:val="00540943"/>
    <w:rsid w:val="00540FA4"/>
    <w:rsid w:val="00542232"/>
    <w:rsid w:val="00545D76"/>
    <w:rsid w:val="00563A09"/>
    <w:rsid w:val="00567881"/>
    <w:rsid w:val="005819FE"/>
    <w:rsid w:val="005A0913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5F4C1C"/>
    <w:rsid w:val="00604851"/>
    <w:rsid w:val="006049D5"/>
    <w:rsid w:val="006144B1"/>
    <w:rsid w:val="00616F67"/>
    <w:rsid w:val="006257CF"/>
    <w:rsid w:val="006318D7"/>
    <w:rsid w:val="006437EF"/>
    <w:rsid w:val="00645BFA"/>
    <w:rsid w:val="00647CC8"/>
    <w:rsid w:val="00652F42"/>
    <w:rsid w:val="0065307E"/>
    <w:rsid w:val="00654761"/>
    <w:rsid w:val="00674386"/>
    <w:rsid w:val="00674AD2"/>
    <w:rsid w:val="00684AF1"/>
    <w:rsid w:val="006A22AB"/>
    <w:rsid w:val="006A5358"/>
    <w:rsid w:val="006B22D9"/>
    <w:rsid w:val="006B3B42"/>
    <w:rsid w:val="006B4E73"/>
    <w:rsid w:val="006B50D6"/>
    <w:rsid w:val="006C5072"/>
    <w:rsid w:val="006D0BCA"/>
    <w:rsid w:val="006D0FC2"/>
    <w:rsid w:val="006E1396"/>
    <w:rsid w:val="006E155A"/>
    <w:rsid w:val="006E24FA"/>
    <w:rsid w:val="006E6D58"/>
    <w:rsid w:val="0070034E"/>
    <w:rsid w:val="0071665A"/>
    <w:rsid w:val="00726755"/>
    <w:rsid w:val="00737FF2"/>
    <w:rsid w:val="00741942"/>
    <w:rsid w:val="00746F51"/>
    <w:rsid w:val="00752822"/>
    <w:rsid w:val="00752AD5"/>
    <w:rsid w:val="007536D9"/>
    <w:rsid w:val="0075520A"/>
    <w:rsid w:val="00755833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3BED"/>
    <w:rsid w:val="007B4A72"/>
    <w:rsid w:val="007C2DA8"/>
    <w:rsid w:val="007C31FC"/>
    <w:rsid w:val="007D313F"/>
    <w:rsid w:val="007E1ECA"/>
    <w:rsid w:val="007E4A66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F7A"/>
    <w:rsid w:val="00890E71"/>
    <w:rsid w:val="0089551B"/>
    <w:rsid w:val="008B62EC"/>
    <w:rsid w:val="008C5C76"/>
    <w:rsid w:val="008C6AA1"/>
    <w:rsid w:val="008C7AA9"/>
    <w:rsid w:val="008D1B01"/>
    <w:rsid w:val="008D1B52"/>
    <w:rsid w:val="008E50BF"/>
    <w:rsid w:val="008F7E6D"/>
    <w:rsid w:val="009044BD"/>
    <w:rsid w:val="009049EB"/>
    <w:rsid w:val="00915B00"/>
    <w:rsid w:val="00920F3B"/>
    <w:rsid w:val="009304D6"/>
    <w:rsid w:val="00933B1A"/>
    <w:rsid w:val="0093643D"/>
    <w:rsid w:val="00943306"/>
    <w:rsid w:val="009572EB"/>
    <w:rsid w:val="0097019E"/>
    <w:rsid w:val="00980FF4"/>
    <w:rsid w:val="00996889"/>
    <w:rsid w:val="009A0D9E"/>
    <w:rsid w:val="009C15CD"/>
    <w:rsid w:val="009C7B9E"/>
    <w:rsid w:val="009E2C14"/>
    <w:rsid w:val="00A077A9"/>
    <w:rsid w:val="00A10EBA"/>
    <w:rsid w:val="00A12279"/>
    <w:rsid w:val="00A23437"/>
    <w:rsid w:val="00A27D6B"/>
    <w:rsid w:val="00A427F2"/>
    <w:rsid w:val="00A61A92"/>
    <w:rsid w:val="00A628C8"/>
    <w:rsid w:val="00A64415"/>
    <w:rsid w:val="00A837F0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344"/>
    <w:rsid w:val="00AE2607"/>
    <w:rsid w:val="00AF01A4"/>
    <w:rsid w:val="00AF10DC"/>
    <w:rsid w:val="00AF1AE6"/>
    <w:rsid w:val="00AF1DE8"/>
    <w:rsid w:val="00B10C0E"/>
    <w:rsid w:val="00B330CD"/>
    <w:rsid w:val="00B362EE"/>
    <w:rsid w:val="00B36E6E"/>
    <w:rsid w:val="00B37BA9"/>
    <w:rsid w:val="00B60CE9"/>
    <w:rsid w:val="00B610F5"/>
    <w:rsid w:val="00B6298A"/>
    <w:rsid w:val="00B678FD"/>
    <w:rsid w:val="00B801BB"/>
    <w:rsid w:val="00B83BF7"/>
    <w:rsid w:val="00B846EB"/>
    <w:rsid w:val="00B91BAB"/>
    <w:rsid w:val="00B92001"/>
    <w:rsid w:val="00B942C1"/>
    <w:rsid w:val="00BB350A"/>
    <w:rsid w:val="00BB3BE7"/>
    <w:rsid w:val="00BB4454"/>
    <w:rsid w:val="00BC046F"/>
    <w:rsid w:val="00BC51AF"/>
    <w:rsid w:val="00BE7DCA"/>
    <w:rsid w:val="00BF4278"/>
    <w:rsid w:val="00C00501"/>
    <w:rsid w:val="00C03879"/>
    <w:rsid w:val="00C0580C"/>
    <w:rsid w:val="00C05AEF"/>
    <w:rsid w:val="00C16CB5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95A04"/>
    <w:rsid w:val="00CA2976"/>
    <w:rsid w:val="00CB1D47"/>
    <w:rsid w:val="00CB243A"/>
    <w:rsid w:val="00CC2F01"/>
    <w:rsid w:val="00CD0761"/>
    <w:rsid w:val="00CD2173"/>
    <w:rsid w:val="00CE5829"/>
    <w:rsid w:val="00CF2B2C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87FB6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C3C13"/>
    <w:rsid w:val="00DC3E6D"/>
    <w:rsid w:val="00DE1E20"/>
    <w:rsid w:val="00DE32EC"/>
    <w:rsid w:val="00DE4185"/>
    <w:rsid w:val="00DF46D2"/>
    <w:rsid w:val="00E13CCF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77074"/>
    <w:rsid w:val="00E87419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82E5D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locked="1" w:uiPriority="0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04D6"/>
    <w:rPr>
      <w:rFonts w:ascii="Arial" w:hAnsi="Arial"/>
      <w:b/>
      <w:caps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04D6"/>
    <w:rPr>
      <w:rFonts w:ascii="Arial" w:hAnsi="Arial"/>
      <w:b/>
      <w:smallCaps/>
      <w:sz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04D6"/>
    <w:rPr>
      <w:rFonts w:ascii="Arial" w:hAnsi="Arial"/>
      <w:b/>
      <w:i/>
      <w:color w:val="404040"/>
      <w:sz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04D6"/>
    <w:rPr>
      <w:rFonts w:ascii="Arial" w:hAnsi="Arial"/>
      <w:b/>
      <w:i/>
      <w:color w:val="40404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04D6"/>
    <w:rPr>
      <w:rFonts w:ascii="Arial" w:hAnsi="Arial"/>
      <w:b/>
      <w:i/>
      <w:color w:val="404040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256F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04D6"/>
    <w:rPr>
      <w:sz w:val="24"/>
    </w:rPr>
  </w:style>
  <w:style w:type="character" w:styleId="PageNumber">
    <w:name w:val="page number"/>
    <w:basedOn w:val="DefaultParagraphFont"/>
    <w:uiPriority w:val="99"/>
    <w:rsid w:val="0009506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256F"/>
    <w:rPr>
      <w:sz w:val="24"/>
      <w:szCs w:val="24"/>
    </w:rPr>
  </w:style>
  <w:style w:type="table" w:styleId="TableGrid">
    <w:name w:val="Table Grid"/>
    <w:basedOn w:val="TableNormal"/>
    <w:uiPriority w:val="99"/>
    <w:rsid w:val="000950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log">
    <w:name w:val="Slog"/>
    <w:basedOn w:val="Normal"/>
    <w:uiPriority w:val="99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uiPriority w:val="99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ormal"/>
    <w:uiPriority w:val="99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13BF6"/>
    <w:pPr>
      <w:spacing w:after="120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7256F"/>
    <w:rPr>
      <w:sz w:val="24"/>
      <w:szCs w:val="24"/>
    </w:rPr>
  </w:style>
  <w:style w:type="paragraph" w:customStyle="1" w:styleId="Slog1">
    <w:name w:val="Slog1"/>
    <w:basedOn w:val="Normal"/>
    <w:uiPriority w:val="99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rsid w:val="006049D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049D5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5E64D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E64D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6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E64DE"/>
    <w:rPr>
      <w:b/>
    </w:rPr>
  </w:style>
  <w:style w:type="paragraph" w:customStyle="1" w:styleId="Odstavekseznama11">
    <w:name w:val="Odstavek seznama11"/>
    <w:basedOn w:val="Normal"/>
    <w:uiPriority w:val="99"/>
    <w:rsid w:val="00CF2B2C"/>
    <w:pPr>
      <w:ind w:left="708"/>
    </w:pPr>
  </w:style>
  <w:style w:type="numbering" w:customStyle="1" w:styleId="Headings">
    <w:name w:val="Headings"/>
    <w:rsid w:val="0087256F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17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70</TotalTime>
  <Pages>1</Pages>
  <Words>75</Words>
  <Characters>432</Characters>
  <Application>Microsoft Office Outlook</Application>
  <DocSecurity>0</DocSecurity>
  <Lines>0</Lines>
  <Paragraphs>0</Paragraphs>
  <ScaleCrop>false</ScaleCrop>
  <Company>MFRS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s040001</cp:lastModifiedBy>
  <cp:revision>31</cp:revision>
  <cp:lastPrinted>2016-05-31T13:33:00Z</cp:lastPrinted>
  <dcterms:created xsi:type="dcterms:W3CDTF">2016-06-16T09:18:00Z</dcterms:created>
  <dcterms:modified xsi:type="dcterms:W3CDTF">2021-11-04T13:55:00Z</dcterms:modified>
</cp:coreProperties>
</file>